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CC6E5" w14:textId="77777777" w:rsidR="005C3B24" w:rsidRDefault="005C3B24" w:rsidP="005C3B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TOKY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55B6FB82" w14:textId="77777777" w:rsidR="005C3B24" w:rsidRDefault="005C3B24" w:rsidP="005C3B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Gloucester. Gentleman.</w:t>
      </w:r>
    </w:p>
    <w:p w14:paraId="67DB8C88" w14:textId="77777777" w:rsidR="005C3B24" w:rsidRDefault="005C3B24" w:rsidP="005C3B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AB233B" w14:textId="77777777" w:rsidR="005C3B24" w:rsidRDefault="005C3B24" w:rsidP="005C3B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7388DD" w14:textId="77777777" w:rsidR="005C3B24" w:rsidRDefault="005C3B24" w:rsidP="005C3B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 xml:space="preserve">He appears in the Plea Rolls.   </w:t>
      </w:r>
    </w:p>
    <w:p w14:paraId="77567EFE" w14:textId="77777777" w:rsidR="005C3B24" w:rsidRDefault="005C3B24" w:rsidP="005C3B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33FA9"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733FA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 w:rsidRPr="00733FA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C52C817" w14:textId="77777777" w:rsidR="005C3B24" w:rsidRDefault="005C3B24" w:rsidP="005C3B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D2F0E6" w14:textId="77777777" w:rsidR="005C3B24" w:rsidRDefault="005C3B24" w:rsidP="005C3B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707987" w14:textId="77777777" w:rsidR="005C3B24" w:rsidRDefault="005C3B24" w:rsidP="005C3B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January 2022</w:t>
      </w:r>
    </w:p>
    <w:p w14:paraId="1F5D1B9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04630" w14:textId="77777777" w:rsidR="005C3B24" w:rsidRDefault="005C3B24" w:rsidP="009139A6">
      <w:r>
        <w:separator/>
      </w:r>
    </w:p>
  </w:endnote>
  <w:endnote w:type="continuationSeparator" w:id="0">
    <w:p w14:paraId="4960FB98" w14:textId="77777777" w:rsidR="005C3B24" w:rsidRDefault="005C3B2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CFA4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23BF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41DE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7DD7F" w14:textId="77777777" w:rsidR="005C3B24" w:rsidRDefault="005C3B24" w:rsidP="009139A6">
      <w:r>
        <w:separator/>
      </w:r>
    </w:p>
  </w:footnote>
  <w:footnote w:type="continuationSeparator" w:id="0">
    <w:p w14:paraId="70CF8983" w14:textId="77777777" w:rsidR="005C3B24" w:rsidRDefault="005C3B2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3F92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7BE2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5035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B24"/>
    <w:rsid w:val="000666E0"/>
    <w:rsid w:val="002510B7"/>
    <w:rsid w:val="005C130B"/>
    <w:rsid w:val="005C3B24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9480E1"/>
  <w15:chartTrackingRefBased/>
  <w15:docId w15:val="{65D93088-1197-4645-B7A7-BDAED1BF7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5C3B2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2022-02-04T19:01:00Z</dcterms:created>
  <dcterms:modified xsi:type="dcterms:W3CDTF">2022-02-04T19:02:00Z</dcterms:modified>
</cp:coreProperties>
</file>